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74F" w:rsidRPr="00B60C06" w:rsidRDefault="00BF474F" w:rsidP="00B60C06">
      <w:pPr>
        <w:ind w:firstLine="708"/>
        <w:rPr>
          <w:sz w:val="36"/>
          <w:szCs w:val="36"/>
        </w:rPr>
      </w:pPr>
      <w:r w:rsidRPr="00B60C06">
        <w:rPr>
          <w:b/>
          <w:bCs/>
          <w:sz w:val="36"/>
          <w:szCs w:val="36"/>
        </w:rPr>
        <w:t>Задание</w:t>
      </w:r>
      <w:r w:rsidRPr="00B60C06">
        <w:rPr>
          <w:sz w:val="36"/>
          <w:szCs w:val="36"/>
        </w:rPr>
        <w:t>. Вспомни пословицы и поговорки о здоровье. Соедини начало и конец пословицы.</w:t>
      </w:r>
    </w:p>
    <w:p w:rsidR="00BF474F" w:rsidRPr="00B60C06" w:rsidRDefault="00BF474F" w:rsidP="00B60C06">
      <w:pPr>
        <w:rPr>
          <w:sz w:val="36"/>
          <w:szCs w:val="36"/>
        </w:rPr>
      </w:pPr>
      <w:r w:rsidRPr="00B60C06">
        <w:rPr>
          <w:sz w:val="36"/>
          <w:szCs w:val="36"/>
        </w:rPr>
        <w:t xml:space="preserve"> </w:t>
      </w:r>
    </w:p>
    <w:tbl>
      <w:tblPr>
        <w:tblW w:w="0" w:type="auto"/>
        <w:tblInd w:w="-106" w:type="dxa"/>
        <w:tblLook w:val="01E0"/>
      </w:tblPr>
      <w:tblGrid>
        <w:gridCol w:w="2722"/>
        <w:gridCol w:w="2248"/>
        <w:gridCol w:w="2743"/>
      </w:tblGrid>
      <w:tr w:rsidR="00BF474F" w:rsidRPr="00B60C0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В здоровом теле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pStyle w:val="NormalWeb"/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всему голова.</w:t>
            </w:r>
          </w:p>
        </w:tc>
      </w:tr>
      <w:tr w:rsidR="00BF474F" w:rsidRPr="00B60C0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Default="00BF474F" w:rsidP="007569DF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Здоровье</w:t>
            </w:r>
          </w:p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95699C" w:rsidRDefault="00BF474F" w:rsidP="007569DF">
            <w:pPr>
              <w:pStyle w:val="NormalWeb"/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здоровый дух.</w:t>
            </w:r>
          </w:p>
        </w:tc>
      </w:tr>
      <w:tr w:rsidR="00BF474F" w:rsidRPr="00B60C0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Здоровье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тот долго живет.</w:t>
            </w:r>
          </w:p>
        </w:tc>
      </w:tr>
      <w:tr w:rsidR="00BF474F" w:rsidRPr="00B60C0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Кто рано встает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дороже золота.</w:t>
            </w:r>
          </w:p>
        </w:tc>
      </w:tr>
      <w:tr w:rsidR="00BF474F" w:rsidRPr="00B60C0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Кто ходит больше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залог здоровья</w:t>
            </w:r>
          </w:p>
        </w:tc>
      </w:tr>
      <w:tr w:rsidR="00BF474F" w:rsidRPr="00B60C0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Чистота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тот живет дольше</w:t>
            </w:r>
          </w:p>
        </w:tc>
      </w:tr>
      <w:tr w:rsidR="00BF474F" w:rsidRPr="00B60C0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Чистота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Default="00BF474F" w:rsidP="007569DF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воды не бойся.</w:t>
            </w:r>
          </w:p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</w:p>
        </w:tc>
      </w:tr>
      <w:tr w:rsidR="00BF474F" w:rsidRPr="00B60C0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Чаще мойся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7569DF">
            <w:pPr>
              <w:pStyle w:val="NormalWeb"/>
              <w:spacing w:before="0" w:beforeAutospacing="0" w:after="0" w:afterAutospacing="0"/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для хворобы беда!</w:t>
            </w:r>
          </w:p>
        </w:tc>
      </w:tr>
    </w:tbl>
    <w:p w:rsidR="00BF474F" w:rsidRDefault="00BF474F" w:rsidP="00B60C06">
      <w:pPr>
        <w:rPr>
          <w:sz w:val="36"/>
          <w:szCs w:val="36"/>
        </w:rPr>
      </w:pPr>
    </w:p>
    <w:p w:rsidR="00BF474F" w:rsidRDefault="00BF474F" w:rsidP="00B60C06">
      <w:pPr>
        <w:rPr>
          <w:sz w:val="36"/>
          <w:szCs w:val="36"/>
        </w:rPr>
      </w:pPr>
    </w:p>
    <w:p w:rsidR="00BF474F" w:rsidRPr="00B60C06" w:rsidRDefault="00BF474F" w:rsidP="00B60C06">
      <w:pPr>
        <w:rPr>
          <w:sz w:val="36"/>
          <w:szCs w:val="36"/>
        </w:rPr>
      </w:pPr>
    </w:p>
    <w:p w:rsidR="00BF474F" w:rsidRPr="00F21DB8" w:rsidRDefault="00BF474F" w:rsidP="003437D3">
      <w:pPr>
        <w:rPr>
          <w:color w:val="008000"/>
        </w:rPr>
      </w:pPr>
    </w:p>
    <w:p w:rsidR="00BF474F" w:rsidRDefault="00BF474F">
      <w:pPr>
        <w:rPr>
          <w:sz w:val="36"/>
          <w:szCs w:val="36"/>
        </w:rPr>
      </w:pPr>
    </w:p>
    <w:p w:rsidR="00BF474F" w:rsidRDefault="00BF474F">
      <w:pPr>
        <w:rPr>
          <w:sz w:val="36"/>
          <w:szCs w:val="36"/>
        </w:rPr>
      </w:pPr>
    </w:p>
    <w:p w:rsidR="00BF474F" w:rsidRDefault="00BF474F">
      <w:pPr>
        <w:rPr>
          <w:sz w:val="36"/>
          <w:szCs w:val="36"/>
        </w:rPr>
      </w:pPr>
    </w:p>
    <w:p w:rsidR="00BF474F" w:rsidRPr="00B60C06" w:rsidRDefault="00BF474F" w:rsidP="0095699C">
      <w:pPr>
        <w:ind w:firstLine="708"/>
        <w:rPr>
          <w:sz w:val="36"/>
          <w:szCs w:val="36"/>
        </w:rPr>
      </w:pPr>
      <w:r w:rsidRPr="00B60C06">
        <w:rPr>
          <w:b/>
          <w:bCs/>
          <w:sz w:val="36"/>
          <w:szCs w:val="36"/>
        </w:rPr>
        <w:t>Задание</w:t>
      </w:r>
      <w:r w:rsidRPr="00B60C06">
        <w:rPr>
          <w:sz w:val="36"/>
          <w:szCs w:val="36"/>
        </w:rPr>
        <w:t>. Вспомни пословицы и поговорки о здоровье. Соедини начало и конец пословицы.</w:t>
      </w:r>
    </w:p>
    <w:p w:rsidR="00BF474F" w:rsidRPr="00B60C06" w:rsidRDefault="00BF474F" w:rsidP="0095699C">
      <w:pPr>
        <w:rPr>
          <w:sz w:val="36"/>
          <w:szCs w:val="36"/>
        </w:rPr>
      </w:pPr>
      <w:r w:rsidRPr="00B60C06">
        <w:rPr>
          <w:sz w:val="36"/>
          <w:szCs w:val="36"/>
        </w:rPr>
        <w:t xml:space="preserve"> </w:t>
      </w:r>
    </w:p>
    <w:tbl>
      <w:tblPr>
        <w:tblW w:w="0" w:type="auto"/>
        <w:tblInd w:w="-106" w:type="dxa"/>
        <w:tblLook w:val="01E0"/>
      </w:tblPr>
      <w:tblGrid>
        <w:gridCol w:w="2722"/>
        <w:gridCol w:w="2248"/>
        <w:gridCol w:w="2743"/>
      </w:tblGrid>
      <w:tr w:rsidR="00BF474F" w:rsidRPr="00B60C06" w:rsidTr="002567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В здоровом теле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pStyle w:val="NormalWeb"/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всему голова.</w:t>
            </w:r>
          </w:p>
        </w:tc>
      </w:tr>
      <w:tr w:rsidR="00BF474F" w:rsidRPr="00B60C06" w:rsidTr="002567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Default="00BF474F" w:rsidP="00256765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Здоровье</w:t>
            </w:r>
          </w:p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95699C" w:rsidRDefault="00BF474F" w:rsidP="00256765">
            <w:pPr>
              <w:pStyle w:val="NormalWeb"/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здоровый дух.</w:t>
            </w:r>
          </w:p>
        </w:tc>
      </w:tr>
      <w:tr w:rsidR="00BF474F" w:rsidRPr="00B60C06" w:rsidTr="002567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Здоровье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тот долго живет.</w:t>
            </w:r>
          </w:p>
        </w:tc>
      </w:tr>
      <w:tr w:rsidR="00BF474F" w:rsidRPr="00B60C06" w:rsidTr="002567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Кто рано встает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дороже золота.</w:t>
            </w:r>
          </w:p>
        </w:tc>
      </w:tr>
      <w:tr w:rsidR="00BF474F" w:rsidRPr="00B60C06" w:rsidTr="002567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Кто ходит больше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залог здоровья</w:t>
            </w:r>
          </w:p>
        </w:tc>
      </w:tr>
      <w:tr w:rsidR="00BF474F" w:rsidRPr="00B60C06" w:rsidTr="002567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Чистота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тот живет дольше</w:t>
            </w:r>
          </w:p>
        </w:tc>
      </w:tr>
      <w:tr w:rsidR="00BF474F" w:rsidRPr="00B60C06" w:rsidTr="002567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Чистота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Default="00BF474F" w:rsidP="00256765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воды не бойся.</w:t>
            </w:r>
          </w:p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</w:p>
        </w:tc>
      </w:tr>
      <w:tr w:rsidR="00BF474F" w:rsidRPr="00B60C06" w:rsidTr="0025676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Чаще мойся</w:t>
            </w:r>
          </w:p>
        </w:tc>
        <w:tc>
          <w:tcPr>
            <w:tcW w:w="3190" w:type="dxa"/>
            <w:tcBorders>
              <w:left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4F" w:rsidRPr="00B60C06" w:rsidRDefault="00BF474F" w:rsidP="00256765">
            <w:pPr>
              <w:pStyle w:val="NormalWeb"/>
              <w:spacing w:before="0" w:beforeAutospacing="0" w:after="0" w:afterAutospacing="0"/>
              <w:rPr>
                <w:b/>
                <w:bCs/>
                <w:sz w:val="36"/>
                <w:szCs w:val="36"/>
              </w:rPr>
            </w:pPr>
            <w:r w:rsidRPr="00B60C06">
              <w:rPr>
                <w:b/>
                <w:bCs/>
                <w:sz w:val="36"/>
                <w:szCs w:val="36"/>
              </w:rPr>
              <w:t>для хворобы беда!</w:t>
            </w:r>
          </w:p>
        </w:tc>
      </w:tr>
    </w:tbl>
    <w:p w:rsidR="00BF474F" w:rsidRDefault="00BF474F">
      <w:pPr>
        <w:rPr>
          <w:sz w:val="36"/>
          <w:szCs w:val="36"/>
        </w:rPr>
      </w:pPr>
    </w:p>
    <w:p w:rsidR="00BF474F" w:rsidRDefault="00BF474F">
      <w:pPr>
        <w:rPr>
          <w:sz w:val="36"/>
          <w:szCs w:val="36"/>
        </w:rPr>
      </w:pPr>
    </w:p>
    <w:p w:rsidR="00BF474F" w:rsidRDefault="00BF474F">
      <w:pPr>
        <w:rPr>
          <w:sz w:val="36"/>
          <w:szCs w:val="36"/>
        </w:rPr>
      </w:pPr>
    </w:p>
    <w:p w:rsidR="00BF474F" w:rsidRDefault="00BF474F">
      <w:pPr>
        <w:rPr>
          <w:sz w:val="36"/>
          <w:szCs w:val="36"/>
        </w:rPr>
      </w:pPr>
    </w:p>
    <w:p w:rsidR="00BF474F" w:rsidRDefault="00BF474F">
      <w:pPr>
        <w:rPr>
          <w:sz w:val="36"/>
          <w:szCs w:val="36"/>
        </w:rPr>
      </w:pPr>
    </w:p>
    <w:p w:rsidR="00BF474F" w:rsidRDefault="00BF474F">
      <w:pPr>
        <w:rPr>
          <w:sz w:val="36"/>
          <w:szCs w:val="36"/>
        </w:rPr>
      </w:pPr>
    </w:p>
    <w:p w:rsidR="00BF474F" w:rsidRPr="003437D3" w:rsidRDefault="00BF474F" w:rsidP="003437D3">
      <w:pPr>
        <w:rPr>
          <w:sz w:val="36"/>
          <w:szCs w:val="36"/>
        </w:rPr>
      </w:pPr>
      <w:r w:rsidRPr="003437D3">
        <w:rPr>
          <w:b/>
          <w:bCs/>
          <w:sz w:val="36"/>
          <w:szCs w:val="36"/>
        </w:rPr>
        <w:t>Задание.</w:t>
      </w:r>
      <w:r w:rsidRPr="003437D3">
        <w:rPr>
          <w:sz w:val="36"/>
          <w:szCs w:val="36"/>
        </w:rPr>
        <w:t xml:space="preserve"> Выберите слова характеристики здорового человека.</w:t>
      </w:r>
    </w:p>
    <w:p w:rsidR="00BF474F" w:rsidRPr="003437D3" w:rsidRDefault="00BF474F" w:rsidP="003437D3">
      <w:pPr>
        <w:rPr>
          <w:sz w:val="36"/>
          <w:szCs w:val="36"/>
        </w:rPr>
      </w:pPr>
    </w:p>
    <w:p w:rsidR="00BF474F" w:rsidRPr="0095699C" w:rsidRDefault="00BF474F" w:rsidP="003437D3">
      <w:pPr>
        <w:rPr>
          <w:i/>
          <w:iCs/>
          <w:sz w:val="36"/>
          <w:szCs w:val="36"/>
        </w:rPr>
      </w:pPr>
      <w:r w:rsidRPr="0095699C">
        <w:rPr>
          <w:i/>
          <w:iCs/>
          <w:sz w:val="36"/>
          <w:szCs w:val="36"/>
        </w:rPr>
        <w:t>Здоровый человек – это …. человек.</w:t>
      </w:r>
    </w:p>
    <w:p w:rsidR="00BF474F" w:rsidRPr="003437D3" w:rsidRDefault="00BF474F" w:rsidP="003437D3">
      <w:pPr>
        <w:rPr>
          <w:sz w:val="36"/>
          <w:szCs w:val="36"/>
        </w:rPr>
      </w:pPr>
    </w:p>
    <w:p w:rsidR="00BF474F" w:rsidRPr="003437D3" w:rsidRDefault="00BF474F" w:rsidP="003437D3">
      <w:pPr>
        <w:rPr>
          <w:sz w:val="36"/>
          <w:szCs w:val="36"/>
        </w:rPr>
      </w:pPr>
      <w:r w:rsidRPr="003437D3">
        <w:rPr>
          <w:sz w:val="36"/>
          <w:szCs w:val="36"/>
        </w:rPr>
        <w:t>крепкий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 толстый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неуклюжий </w:t>
      </w:r>
    </w:p>
    <w:p w:rsidR="00BF474F" w:rsidRPr="003437D3" w:rsidRDefault="00BF474F" w:rsidP="003437D3">
      <w:pPr>
        <w:rPr>
          <w:sz w:val="36"/>
          <w:szCs w:val="36"/>
        </w:rPr>
      </w:pPr>
      <w:r w:rsidRPr="003437D3">
        <w:rPr>
          <w:sz w:val="36"/>
          <w:szCs w:val="36"/>
        </w:rPr>
        <w:t xml:space="preserve">ловкий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сутулый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</w:r>
      <w:r>
        <w:rPr>
          <w:sz w:val="36"/>
          <w:szCs w:val="36"/>
        </w:rPr>
        <w:t xml:space="preserve">        </w:t>
      </w:r>
      <w:r w:rsidRPr="003437D3">
        <w:rPr>
          <w:sz w:val="36"/>
          <w:szCs w:val="36"/>
        </w:rPr>
        <w:t xml:space="preserve">стройный </w:t>
      </w:r>
    </w:p>
    <w:p w:rsidR="00BF474F" w:rsidRPr="003437D3" w:rsidRDefault="00BF474F" w:rsidP="003437D3">
      <w:pPr>
        <w:rPr>
          <w:sz w:val="36"/>
          <w:szCs w:val="36"/>
        </w:rPr>
      </w:pPr>
      <w:r w:rsidRPr="003437D3">
        <w:rPr>
          <w:sz w:val="36"/>
          <w:szCs w:val="36"/>
        </w:rPr>
        <w:t xml:space="preserve">сильный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бледный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весёлый </w:t>
      </w:r>
    </w:p>
    <w:p w:rsidR="00BF474F" w:rsidRPr="003437D3" w:rsidRDefault="00BF474F" w:rsidP="003437D3">
      <w:pPr>
        <w:rPr>
          <w:sz w:val="36"/>
          <w:szCs w:val="36"/>
        </w:rPr>
      </w:pPr>
      <w:r>
        <w:rPr>
          <w:sz w:val="36"/>
          <w:szCs w:val="36"/>
        </w:rPr>
        <w:t xml:space="preserve">красивый       </w:t>
      </w:r>
      <w:r w:rsidRPr="003437D3">
        <w:rPr>
          <w:sz w:val="36"/>
          <w:szCs w:val="36"/>
        </w:rPr>
        <w:t>румяный</w:t>
      </w:r>
    </w:p>
    <w:p w:rsidR="00BF474F" w:rsidRDefault="00BF474F">
      <w:pPr>
        <w:rPr>
          <w:sz w:val="36"/>
          <w:szCs w:val="36"/>
        </w:rPr>
      </w:pPr>
    </w:p>
    <w:p w:rsidR="00BF474F" w:rsidRDefault="00BF474F">
      <w:pPr>
        <w:rPr>
          <w:sz w:val="36"/>
          <w:szCs w:val="36"/>
        </w:rPr>
      </w:pPr>
    </w:p>
    <w:p w:rsidR="00BF474F" w:rsidRDefault="00BF474F">
      <w:pPr>
        <w:rPr>
          <w:sz w:val="36"/>
          <w:szCs w:val="36"/>
        </w:rPr>
      </w:pPr>
    </w:p>
    <w:p w:rsidR="00BF474F" w:rsidRDefault="00BF474F">
      <w:pPr>
        <w:rPr>
          <w:sz w:val="36"/>
          <w:szCs w:val="36"/>
        </w:rPr>
      </w:pPr>
    </w:p>
    <w:p w:rsidR="00BF474F" w:rsidRPr="003437D3" w:rsidRDefault="00BF474F" w:rsidP="0095699C">
      <w:pPr>
        <w:rPr>
          <w:sz w:val="36"/>
          <w:szCs w:val="36"/>
        </w:rPr>
      </w:pPr>
      <w:r w:rsidRPr="003437D3">
        <w:rPr>
          <w:b/>
          <w:bCs/>
          <w:sz w:val="36"/>
          <w:szCs w:val="36"/>
        </w:rPr>
        <w:t>Задание.</w:t>
      </w:r>
      <w:r w:rsidRPr="003437D3">
        <w:rPr>
          <w:sz w:val="36"/>
          <w:szCs w:val="36"/>
        </w:rPr>
        <w:t xml:space="preserve"> Выберите слова характеристики здорового человека.</w:t>
      </w:r>
    </w:p>
    <w:p w:rsidR="00BF474F" w:rsidRPr="003437D3" w:rsidRDefault="00BF474F" w:rsidP="0095699C">
      <w:pPr>
        <w:rPr>
          <w:sz w:val="36"/>
          <w:szCs w:val="36"/>
        </w:rPr>
      </w:pPr>
    </w:p>
    <w:p w:rsidR="00BF474F" w:rsidRPr="0095699C" w:rsidRDefault="00BF474F" w:rsidP="0095699C">
      <w:pPr>
        <w:rPr>
          <w:i/>
          <w:iCs/>
          <w:sz w:val="36"/>
          <w:szCs w:val="36"/>
        </w:rPr>
      </w:pPr>
      <w:r w:rsidRPr="0095699C">
        <w:rPr>
          <w:i/>
          <w:iCs/>
          <w:sz w:val="36"/>
          <w:szCs w:val="36"/>
        </w:rPr>
        <w:t>Здоровый человек – это …. человек.</w:t>
      </w:r>
    </w:p>
    <w:p w:rsidR="00BF474F" w:rsidRPr="003437D3" w:rsidRDefault="00BF474F" w:rsidP="0095699C">
      <w:pPr>
        <w:rPr>
          <w:sz w:val="36"/>
          <w:szCs w:val="36"/>
        </w:rPr>
      </w:pPr>
    </w:p>
    <w:p w:rsidR="00BF474F" w:rsidRPr="003437D3" w:rsidRDefault="00BF474F" w:rsidP="0095699C">
      <w:pPr>
        <w:rPr>
          <w:sz w:val="36"/>
          <w:szCs w:val="36"/>
        </w:rPr>
      </w:pPr>
      <w:r w:rsidRPr="003437D3">
        <w:rPr>
          <w:sz w:val="36"/>
          <w:szCs w:val="36"/>
        </w:rPr>
        <w:t>крепкий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 толстый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неуклюжий </w:t>
      </w:r>
    </w:p>
    <w:p w:rsidR="00BF474F" w:rsidRPr="003437D3" w:rsidRDefault="00BF474F" w:rsidP="0095699C">
      <w:pPr>
        <w:rPr>
          <w:sz w:val="36"/>
          <w:szCs w:val="36"/>
        </w:rPr>
      </w:pPr>
      <w:r w:rsidRPr="003437D3">
        <w:rPr>
          <w:sz w:val="36"/>
          <w:szCs w:val="36"/>
        </w:rPr>
        <w:t xml:space="preserve">ловкий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сутулый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</w:r>
      <w:r>
        <w:rPr>
          <w:sz w:val="36"/>
          <w:szCs w:val="36"/>
        </w:rPr>
        <w:t xml:space="preserve">        </w:t>
      </w:r>
      <w:r w:rsidRPr="003437D3">
        <w:rPr>
          <w:sz w:val="36"/>
          <w:szCs w:val="36"/>
        </w:rPr>
        <w:t xml:space="preserve">стройный </w:t>
      </w:r>
    </w:p>
    <w:p w:rsidR="00BF474F" w:rsidRPr="003437D3" w:rsidRDefault="00BF474F" w:rsidP="0095699C">
      <w:pPr>
        <w:rPr>
          <w:sz w:val="36"/>
          <w:szCs w:val="36"/>
        </w:rPr>
      </w:pPr>
      <w:r w:rsidRPr="003437D3">
        <w:rPr>
          <w:sz w:val="36"/>
          <w:szCs w:val="36"/>
        </w:rPr>
        <w:t xml:space="preserve">сильный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бледный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весёлый </w:t>
      </w:r>
    </w:p>
    <w:p w:rsidR="00BF474F" w:rsidRPr="003437D3" w:rsidRDefault="00BF474F" w:rsidP="0095699C">
      <w:pPr>
        <w:rPr>
          <w:sz w:val="36"/>
          <w:szCs w:val="36"/>
        </w:rPr>
      </w:pPr>
      <w:r>
        <w:rPr>
          <w:sz w:val="36"/>
          <w:szCs w:val="36"/>
        </w:rPr>
        <w:t xml:space="preserve">красивый       </w:t>
      </w:r>
      <w:r w:rsidRPr="003437D3">
        <w:rPr>
          <w:sz w:val="36"/>
          <w:szCs w:val="36"/>
        </w:rPr>
        <w:t>румяный</w:t>
      </w:r>
    </w:p>
    <w:p w:rsidR="00BF474F" w:rsidRPr="00B60C06" w:rsidRDefault="00BF474F" w:rsidP="0095699C">
      <w:pPr>
        <w:rPr>
          <w:sz w:val="36"/>
          <w:szCs w:val="36"/>
        </w:rPr>
      </w:pPr>
    </w:p>
    <w:p w:rsidR="00BF474F" w:rsidRDefault="00BF474F">
      <w:pPr>
        <w:rPr>
          <w:sz w:val="36"/>
          <w:szCs w:val="36"/>
        </w:rPr>
      </w:pPr>
    </w:p>
    <w:p w:rsidR="00BF474F" w:rsidRDefault="00BF474F">
      <w:pPr>
        <w:rPr>
          <w:sz w:val="36"/>
          <w:szCs w:val="36"/>
        </w:rPr>
      </w:pPr>
    </w:p>
    <w:p w:rsidR="00BF474F" w:rsidRDefault="00BF474F">
      <w:pPr>
        <w:rPr>
          <w:sz w:val="36"/>
          <w:szCs w:val="36"/>
        </w:rPr>
      </w:pPr>
    </w:p>
    <w:p w:rsidR="00BF474F" w:rsidRPr="003437D3" w:rsidRDefault="00BF474F" w:rsidP="0095699C">
      <w:pPr>
        <w:rPr>
          <w:sz w:val="36"/>
          <w:szCs w:val="36"/>
        </w:rPr>
      </w:pPr>
      <w:r w:rsidRPr="003437D3">
        <w:rPr>
          <w:b/>
          <w:bCs/>
          <w:sz w:val="36"/>
          <w:szCs w:val="36"/>
        </w:rPr>
        <w:t>Задание.</w:t>
      </w:r>
      <w:r w:rsidRPr="003437D3">
        <w:rPr>
          <w:sz w:val="36"/>
          <w:szCs w:val="36"/>
        </w:rPr>
        <w:t xml:space="preserve"> Выберите слова характеристики здорового человека.</w:t>
      </w:r>
    </w:p>
    <w:p w:rsidR="00BF474F" w:rsidRPr="003437D3" w:rsidRDefault="00BF474F" w:rsidP="0095699C">
      <w:pPr>
        <w:rPr>
          <w:sz w:val="36"/>
          <w:szCs w:val="36"/>
        </w:rPr>
      </w:pPr>
    </w:p>
    <w:p w:rsidR="00BF474F" w:rsidRPr="0095699C" w:rsidRDefault="00BF474F" w:rsidP="0095699C">
      <w:pPr>
        <w:rPr>
          <w:i/>
          <w:iCs/>
          <w:sz w:val="36"/>
          <w:szCs w:val="36"/>
        </w:rPr>
      </w:pPr>
      <w:r w:rsidRPr="0095699C">
        <w:rPr>
          <w:i/>
          <w:iCs/>
          <w:sz w:val="36"/>
          <w:szCs w:val="36"/>
        </w:rPr>
        <w:t>Здоровый человек – это …. человек.</w:t>
      </w:r>
    </w:p>
    <w:p w:rsidR="00BF474F" w:rsidRPr="003437D3" w:rsidRDefault="00BF474F" w:rsidP="0095699C">
      <w:pPr>
        <w:rPr>
          <w:sz w:val="36"/>
          <w:szCs w:val="36"/>
        </w:rPr>
      </w:pPr>
    </w:p>
    <w:p w:rsidR="00BF474F" w:rsidRPr="003437D3" w:rsidRDefault="00BF474F" w:rsidP="0095699C">
      <w:pPr>
        <w:rPr>
          <w:sz w:val="36"/>
          <w:szCs w:val="36"/>
        </w:rPr>
      </w:pPr>
      <w:r w:rsidRPr="003437D3">
        <w:rPr>
          <w:sz w:val="36"/>
          <w:szCs w:val="36"/>
        </w:rPr>
        <w:t>крепкий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 толстый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неуклюжий </w:t>
      </w:r>
    </w:p>
    <w:p w:rsidR="00BF474F" w:rsidRPr="003437D3" w:rsidRDefault="00BF474F" w:rsidP="0095699C">
      <w:pPr>
        <w:rPr>
          <w:sz w:val="36"/>
          <w:szCs w:val="36"/>
        </w:rPr>
      </w:pPr>
      <w:r w:rsidRPr="003437D3">
        <w:rPr>
          <w:sz w:val="36"/>
          <w:szCs w:val="36"/>
        </w:rPr>
        <w:t xml:space="preserve">ловкий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сутулый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</w:r>
      <w:r>
        <w:rPr>
          <w:sz w:val="36"/>
          <w:szCs w:val="36"/>
        </w:rPr>
        <w:t xml:space="preserve">        </w:t>
      </w:r>
      <w:r w:rsidRPr="003437D3">
        <w:rPr>
          <w:sz w:val="36"/>
          <w:szCs w:val="36"/>
        </w:rPr>
        <w:t xml:space="preserve">стройный </w:t>
      </w:r>
    </w:p>
    <w:p w:rsidR="00BF474F" w:rsidRPr="003437D3" w:rsidRDefault="00BF474F" w:rsidP="0095699C">
      <w:pPr>
        <w:rPr>
          <w:sz w:val="36"/>
          <w:szCs w:val="36"/>
        </w:rPr>
      </w:pPr>
      <w:r w:rsidRPr="003437D3">
        <w:rPr>
          <w:sz w:val="36"/>
          <w:szCs w:val="36"/>
        </w:rPr>
        <w:t xml:space="preserve">сильный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бледный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весёлый </w:t>
      </w:r>
    </w:p>
    <w:p w:rsidR="00BF474F" w:rsidRPr="003437D3" w:rsidRDefault="00BF474F" w:rsidP="0095699C">
      <w:pPr>
        <w:rPr>
          <w:sz w:val="36"/>
          <w:szCs w:val="36"/>
        </w:rPr>
      </w:pPr>
      <w:r>
        <w:rPr>
          <w:sz w:val="36"/>
          <w:szCs w:val="36"/>
        </w:rPr>
        <w:t xml:space="preserve">красивый       </w:t>
      </w:r>
      <w:r w:rsidRPr="003437D3">
        <w:rPr>
          <w:sz w:val="36"/>
          <w:szCs w:val="36"/>
        </w:rPr>
        <w:t>румяный</w:t>
      </w:r>
    </w:p>
    <w:p w:rsidR="00BF474F" w:rsidRDefault="00BF474F" w:rsidP="0095699C">
      <w:pPr>
        <w:rPr>
          <w:sz w:val="36"/>
          <w:szCs w:val="36"/>
        </w:rPr>
      </w:pPr>
    </w:p>
    <w:p w:rsidR="00BF474F" w:rsidRDefault="00BF474F" w:rsidP="0095699C">
      <w:pPr>
        <w:rPr>
          <w:sz w:val="36"/>
          <w:szCs w:val="36"/>
        </w:rPr>
      </w:pPr>
    </w:p>
    <w:p w:rsidR="00BF474F" w:rsidRDefault="00BF474F" w:rsidP="0095699C">
      <w:pPr>
        <w:rPr>
          <w:sz w:val="36"/>
          <w:szCs w:val="36"/>
        </w:rPr>
      </w:pPr>
    </w:p>
    <w:p w:rsidR="00BF474F" w:rsidRDefault="00BF474F" w:rsidP="0095699C">
      <w:pPr>
        <w:rPr>
          <w:sz w:val="36"/>
          <w:szCs w:val="36"/>
        </w:rPr>
      </w:pPr>
    </w:p>
    <w:p w:rsidR="00BF474F" w:rsidRPr="003437D3" w:rsidRDefault="00BF474F" w:rsidP="0095699C">
      <w:pPr>
        <w:rPr>
          <w:sz w:val="36"/>
          <w:szCs w:val="36"/>
        </w:rPr>
      </w:pPr>
      <w:r w:rsidRPr="003437D3">
        <w:rPr>
          <w:b/>
          <w:bCs/>
          <w:sz w:val="36"/>
          <w:szCs w:val="36"/>
        </w:rPr>
        <w:t>Задание.</w:t>
      </w:r>
      <w:r w:rsidRPr="003437D3">
        <w:rPr>
          <w:sz w:val="36"/>
          <w:szCs w:val="36"/>
        </w:rPr>
        <w:t xml:space="preserve"> Выберите слова характеристики здорового человека.</w:t>
      </w:r>
    </w:p>
    <w:p w:rsidR="00BF474F" w:rsidRPr="003437D3" w:rsidRDefault="00BF474F" w:rsidP="0095699C">
      <w:pPr>
        <w:rPr>
          <w:sz w:val="36"/>
          <w:szCs w:val="36"/>
        </w:rPr>
      </w:pPr>
    </w:p>
    <w:p w:rsidR="00BF474F" w:rsidRPr="0095699C" w:rsidRDefault="00BF474F" w:rsidP="0095699C">
      <w:pPr>
        <w:rPr>
          <w:i/>
          <w:iCs/>
          <w:sz w:val="36"/>
          <w:szCs w:val="36"/>
        </w:rPr>
      </w:pPr>
      <w:r w:rsidRPr="0095699C">
        <w:rPr>
          <w:i/>
          <w:iCs/>
          <w:sz w:val="36"/>
          <w:szCs w:val="36"/>
        </w:rPr>
        <w:t>Здоровый человек – это …. человек.</w:t>
      </w:r>
    </w:p>
    <w:p w:rsidR="00BF474F" w:rsidRPr="003437D3" w:rsidRDefault="00BF474F" w:rsidP="0095699C">
      <w:pPr>
        <w:rPr>
          <w:sz w:val="36"/>
          <w:szCs w:val="36"/>
        </w:rPr>
      </w:pPr>
    </w:p>
    <w:p w:rsidR="00BF474F" w:rsidRPr="003437D3" w:rsidRDefault="00BF474F" w:rsidP="0095699C">
      <w:pPr>
        <w:rPr>
          <w:sz w:val="36"/>
          <w:szCs w:val="36"/>
        </w:rPr>
      </w:pPr>
      <w:r w:rsidRPr="003437D3">
        <w:rPr>
          <w:sz w:val="36"/>
          <w:szCs w:val="36"/>
        </w:rPr>
        <w:t>крепкий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 толстый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неуклюжий </w:t>
      </w:r>
    </w:p>
    <w:p w:rsidR="00BF474F" w:rsidRPr="003437D3" w:rsidRDefault="00BF474F" w:rsidP="0095699C">
      <w:pPr>
        <w:rPr>
          <w:sz w:val="36"/>
          <w:szCs w:val="36"/>
        </w:rPr>
      </w:pPr>
      <w:r w:rsidRPr="003437D3">
        <w:rPr>
          <w:sz w:val="36"/>
          <w:szCs w:val="36"/>
        </w:rPr>
        <w:t xml:space="preserve">ловкий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сутулый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</w:r>
      <w:r>
        <w:rPr>
          <w:sz w:val="36"/>
          <w:szCs w:val="36"/>
        </w:rPr>
        <w:t xml:space="preserve">        </w:t>
      </w:r>
      <w:r w:rsidRPr="003437D3">
        <w:rPr>
          <w:sz w:val="36"/>
          <w:szCs w:val="36"/>
        </w:rPr>
        <w:t xml:space="preserve">стройный </w:t>
      </w:r>
    </w:p>
    <w:p w:rsidR="00BF474F" w:rsidRPr="003437D3" w:rsidRDefault="00BF474F" w:rsidP="0095699C">
      <w:pPr>
        <w:rPr>
          <w:sz w:val="36"/>
          <w:szCs w:val="36"/>
        </w:rPr>
      </w:pPr>
      <w:r w:rsidRPr="003437D3">
        <w:rPr>
          <w:sz w:val="36"/>
          <w:szCs w:val="36"/>
        </w:rPr>
        <w:t xml:space="preserve">сильный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бледный </w:t>
      </w:r>
      <w:r w:rsidRPr="003437D3">
        <w:rPr>
          <w:sz w:val="36"/>
          <w:szCs w:val="36"/>
        </w:rPr>
        <w:tab/>
      </w:r>
      <w:r w:rsidRPr="003437D3">
        <w:rPr>
          <w:sz w:val="36"/>
          <w:szCs w:val="36"/>
        </w:rPr>
        <w:tab/>
        <w:t xml:space="preserve">весёлый </w:t>
      </w:r>
    </w:p>
    <w:p w:rsidR="00BF474F" w:rsidRPr="003437D3" w:rsidRDefault="00BF474F" w:rsidP="0095699C">
      <w:pPr>
        <w:rPr>
          <w:sz w:val="36"/>
          <w:szCs w:val="36"/>
        </w:rPr>
      </w:pPr>
      <w:r>
        <w:rPr>
          <w:sz w:val="36"/>
          <w:szCs w:val="36"/>
        </w:rPr>
        <w:t xml:space="preserve">красивый       </w:t>
      </w:r>
      <w:r w:rsidRPr="003437D3">
        <w:rPr>
          <w:sz w:val="36"/>
          <w:szCs w:val="36"/>
        </w:rPr>
        <w:t>румяный</w:t>
      </w:r>
    </w:p>
    <w:p w:rsidR="00BF474F" w:rsidRPr="00B60C06" w:rsidRDefault="00BF474F" w:rsidP="0095699C">
      <w:pPr>
        <w:rPr>
          <w:sz w:val="36"/>
          <w:szCs w:val="36"/>
        </w:rPr>
      </w:pPr>
    </w:p>
    <w:p w:rsidR="00BF474F" w:rsidRPr="00B60C06" w:rsidRDefault="00BF474F" w:rsidP="0095699C">
      <w:pPr>
        <w:rPr>
          <w:sz w:val="36"/>
          <w:szCs w:val="36"/>
        </w:rPr>
      </w:pPr>
    </w:p>
    <w:p w:rsidR="00BF474F" w:rsidRPr="00B60C06" w:rsidRDefault="00BF474F">
      <w:pPr>
        <w:rPr>
          <w:sz w:val="36"/>
          <w:szCs w:val="36"/>
        </w:rPr>
      </w:pPr>
    </w:p>
    <w:sectPr w:rsidR="00BF474F" w:rsidRPr="00B60C06" w:rsidSect="0095699C">
      <w:pgSz w:w="16838" w:h="11906" w:orient="landscape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C06"/>
    <w:rsid w:val="00181F78"/>
    <w:rsid w:val="00256765"/>
    <w:rsid w:val="002E386E"/>
    <w:rsid w:val="003437D3"/>
    <w:rsid w:val="007569DF"/>
    <w:rsid w:val="00780436"/>
    <w:rsid w:val="00811522"/>
    <w:rsid w:val="0095699C"/>
    <w:rsid w:val="00AF5034"/>
    <w:rsid w:val="00B2628F"/>
    <w:rsid w:val="00B60C06"/>
    <w:rsid w:val="00BF474F"/>
    <w:rsid w:val="00F21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C0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60C0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229</Words>
  <Characters>1311</Characters>
  <Application>Microsoft Office Outlook</Application>
  <DocSecurity>0</DocSecurity>
  <Lines>0</Lines>
  <Paragraphs>0</Paragraphs>
  <ScaleCrop>false</ScaleCrop>
  <Company>МОУ "СОШ №5"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3</cp:revision>
  <cp:lastPrinted>2012-04-11T14:26:00Z</cp:lastPrinted>
  <dcterms:created xsi:type="dcterms:W3CDTF">2012-04-10T14:59:00Z</dcterms:created>
  <dcterms:modified xsi:type="dcterms:W3CDTF">2012-04-11T14:26:00Z</dcterms:modified>
</cp:coreProperties>
</file>