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370" w:rsidRPr="00286F96" w:rsidRDefault="00ED4370" w:rsidP="00286F96">
      <w:pPr>
        <w:rPr>
          <w:sz w:val="32"/>
          <w:szCs w:val="32"/>
        </w:rPr>
      </w:pPr>
      <w:r w:rsidRPr="00286F96">
        <w:rPr>
          <w:b/>
          <w:bCs/>
          <w:sz w:val="32"/>
          <w:szCs w:val="32"/>
        </w:rPr>
        <w:t>Задание.</w:t>
      </w:r>
      <w:r w:rsidRPr="00286F96">
        <w:rPr>
          <w:sz w:val="32"/>
          <w:szCs w:val="32"/>
        </w:rPr>
        <w:t xml:space="preserve"> Поставь знак «+», если полезно, знак «-», если вредно.</w:t>
      </w:r>
    </w:p>
    <w:p w:rsidR="00ED4370" w:rsidRPr="00286F96" w:rsidRDefault="00ED4370" w:rsidP="00286F96">
      <w:pPr>
        <w:rPr>
          <w:sz w:val="32"/>
          <w:szCs w:val="32"/>
        </w:rPr>
      </w:pPr>
    </w:p>
    <w:p w:rsidR="00ED4370" w:rsidRPr="009D111D" w:rsidRDefault="00ED4370" w:rsidP="00286F96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Читать лёжа.</w:t>
      </w:r>
    </w:p>
    <w:p w:rsidR="00ED4370" w:rsidRPr="009D111D" w:rsidRDefault="00ED4370" w:rsidP="00286F96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Чистить зубы два раза в день</w:t>
      </w:r>
    </w:p>
    <w:p w:rsidR="00ED4370" w:rsidRPr="009D111D" w:rsidRDefault="00ED4370" w:rsidP="00286F96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Смотреть на яркий свет.</w:t>
      </w:r>
    </w:p>
    <w:p w:rsidR="00ED4370" w:rsidRPr="009D111D" w:rsidRDefault="00ED4370" w:rsidP="00286F96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Оберегать глаза от ударов.</w:t>
      </w:r>
    </w:p>
    <w:p w:rsidR="00ED4370" w:rsidRPr="009D111D" w:rsidRDefault="00ED4370" w:rsidP="00286F96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Смотреть близко телевизор.</w:t>
      </w:r>
    </w:p>
    <w:p w:rsidR="00ED4370" w:rsidRPr="009D111D" w:rsidRDefault="00ED4370" w:rsidP="00286F96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Промывать по утрам глаза.</w:t>
      </w:r>
    </w:p>
    <w:p w:rsidR="00ED4370" w:rsidRPr="009D111D" w:rsidRDefault="00ED4370" w:rsidP="00286F96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Тереть глаза грязными руками.</w:t>
      </w:r>
    </w:p>
    <w:p w:rsidR="00ED4370" w:rsidRPr="009D111D" w:rsidRDefault="00ED4370" w:rsidP="00286F96">
      <w:pPr>
        <w:ind w:left="2268"/>
        <w:rPr>
          <w:sz w:val="36"/>
          <w:szCs w:val="36"/>
        </w:rPr>
      </w:pPr>
      <w:r>
        <w:rPr>
          <w:sz w:val="36"/>
          <w:szCs w:val="36"/>
        </w:rPr>
        <w:t>Читать при хороше</w:t>
      </w:r>
      <w:r w:rsidRPr="009D111D">
        <w:rPr>
          <w:sz w:val="36"/>
          <w:szCs w:val="36"/>
        </w:rPr>
        <w:t>м освещении.</w:t>
      </w:r>
    </w:p>
    <w:p w:rsidR="00ED4370" w:rsidRPr="009D111D" w:rsidRDefault="00ED4370" w:rsidP="00286F96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Часто есть сладкое.</w:t>
      </w:r>
    </w:p>
    <w:p w:rsidR="00ED4370" w:rsidRPr="009D111D" w:rsidRDefault="00ED4370" w:rsidP="00286F96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Кушать фрукты и овощи.</w:t>
      </w:r>
    </w:p>
    <w:p w:rsidR="00ED4370" w:rsidRPr="009D111D" w:rsidRDefault="00ED4370" w:rsidP="00286F96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Грызть ручки и карандаши.</w:t>
      </w:r>
    </w:p>
    <w:p w:rsidR="00ED4370" w:rsidRPr="009D111D" w:rsidRDefault="00ED4370" w:rsidP="00286F96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Закаляться.</w:t>
      </w:r>
    </w:p>
    <w:p w:rsidR="00ED4370" w:rsidRPr="009D111D" w:rsidRDefault="00ED4370" w:rsidP="00286F96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Перед сном много пить, есть.</w:t>
      </w:r>
    </w:p>
    <w:p w:rsidR="00ED4370" w:rsidRPr="009D111D" w:rsidRDefault="00ED4370" w:rsidP="00286F96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Гулять на свежем воздухе.</w:t>
      </w:r>
    </w:p>
    <w:p w:rsidR="00ED4370" w:rsidRPr="009D111D" w:rsidRDefault="00ED4370" w:rsidP="00286F96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Надевать чужую одежду, обувь, головные уборы.</w:t>
      </w:r>
    </w:p>
    <w:p w:rsidR="00ED4370" w:rsidRPr="009D111D" w:rsidRDefault="00ED4370" w:rsidP="00286F96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Помогать по дому.</w:t>
      </w:r>
    </w:p>
    <w:p w:rsidR="00ED4370" w:rsidRPr="009D111D" w:rsidRDefault="00ED4370" w:rsidP="00286F96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Грызть ногти.</w:t>
      </w:r>
    </w:p>
    <w:p w:rsidR="00ED4370" w:rsidRPr="009D111D" w:rsidRDefault="00ED4370" w:rsidP="00286F96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Кататься на лыжах.</w:t>
      </w:r>
    </w:p>
    <w:p w:rsidR="00ED4370" w:rsidRPr="009D111D" w:rsidRDefault="00ED4370" w:rsidP="00286F96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Мыть уши каждый день.</w:t>
      </w:r>
    </w:p>
    <w:p w:rsidR="00ED4370" w:rsidRPr="00286F96" w:rsidRDefault="00ED4370" w:rsidP="00286F96">
      <w:pPr>
        <w:rPr>
          <w:sz w:val="32"/>
          <w:szCs w:val="32"/>
        </w:rPr>
      </w:pPr>
    </w:p>
    <w:p w:rsidR="00ED4370" w:rsidRDefault="00ED4370">
      <w:pPr>
        <w:rPr>
          <w:sz w:val="32"/>
          <w:szCs w:val="32"/>
        </w:rPr>
      </w:pPr>
    </w:p>
    <w:p w:rsidR="00ED4370" w:rsidRDefault="00ED4370">
      <w:pPr>
        <w:rPr>
          <w:sz w:val="32"/>
          <w:szCs w:val="32"/>
        </w:rPr>
      </w:pPr>
    </w:p>
    <w:p w:rsidR="00ED4370" w:rsidRPr="00286F96" w:rsidRDefault="00ED4370" w:rsidP="009D111D">
      <w:pPr>
        <w:rPr>
          <w:sz w:val="32"/>
          <w:szCs w:val="32"/>
        </w:rPr>
      </w:pPr>
      <w:r w:rsidRPr="00286F96">
        <w:rPr>
          <w:b/>
          <w:bCs/>
          <w:sz w:val="32"/>
          <w:szCs w:val="32"/>
        </w:rPr>
        <w:t>Задание.</w:t>
      </w:r>
      <w:r w:rsidRPr="00286F96">
        <w:rPr>
          <w:sz w:val="32"/>
          <w:szCs w:val="32"/>
        </w:rPr>
        <w:t xml:space="preserve"> Поставь знак «+», если полезно, знак «-», если вредно.</w:t>
      </w:r>
    </w:p>
    <w:p w:rsidR="00ED4370" w:rsidRPr="00286F96" w:rsidRDefault="00ED4370" w:rsidP="009D111D">
      <w:pPr>
        <w:rPr>
          <w:sz w:val="32"/>
          <w:szCs w:val="32"/>
        </w:rPr>
      </w:pPr>
    </w:p>
    <w:p w:rsidR="00ED4370" w:rsidRPr="009D111D" w:rsidRDefault="00ED4370" w:rsidP="009D111D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Читать лёжа.</w:t>
      </w:r>
    </w:p>
    <w:p w:rsidR="00ED4370" w:rsidRPr="009D111D" w:rsidRDefault="00ED4370" w:rsidP="009D111D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Чистить зубы два раза в день</w:t>
      </w:r>
    </w:p>
    <w:p w:rsidR="00ED4370" w:rsidRPr="009D111D" w:rsidRDefault="00ED4370" w:rsidP="009D111D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Смотреть на яркий свет.</w:t>
      </w:r>
    </w:p>
    <w:p w:rsidR="00ED4370" w:rsidRPr="009D111D" w:rsidRDefault="00ED4370" w:rsidP="009D111D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Оберегать глаза от ударов.</w:t>
      </w:r>
    </w:p>
    <w:p w:rsidR="00ED4370" w:rsidRPr="009D111D" w:rsidRDefault="00ED4370" w:rsidP="009D111D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Смотреть близко телевизор.</w:t>
      </w:r>
    </w:p>
    <w:p w:rsidR="00ED4370" w:rsidRPr="009D111D" w:rsidRDefault="00ED4370" w:rsidP="009D111D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Промывать по утрам глаза.</w:t>
      </w:r>
    </w:p>
    <w:p w:rsidR="00ED4370" w:rsidRPr="009D111D" w:rsidRDefault="00ED4370" w:rsidP="009D111D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Тереть глаза грязными руками.</w:t>
      </w:r>
    </w:p>
    <w:p w:rsidR="00ED4370" w:rsidRPr="009D111D" w:rsidRDefault="00ED4370" w:rsidP="009D111D">
      <w:pPr>
        <w:ind w:left="2268"/>
        <w:rPr>
          <w:sz w:val="36"/>
          <w:szCs w:val="36"/>
        </w:rPr>
      </w:pPr>
      <w:r>
        <w:rPr>
          <w:sz w:val="36"/>
          <w:szCs w:val="36"/>
        </w:rPr>
        <w:t>Читать при хороше</w:t>
      </w:r>
      <w:r w:rsidRPr="009D111D">
        <w:rPr>
          <w:sz w:val="36"/>
          <w:szCs w:val="36"/>
        </w:rPr>
        <w:t>м освещении.</w:t>
      </w:r>
    </w:p>
    <w:p w:rsidR="00ED4370" w:rsidRPr="009D111D" w:rsidRDefault="00ED4370" w:rsidP="009D111D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Часто есть сладкое.</w:t>
      </w:r>
    </w:p>
    <w:p w:rsidR="00ED4370" w:rsidRPr="009D111D" w:rsidRDefault="00ED4370" w:rsidP="009D111D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Кушать фрукты и овощи.</w:t>
      </w:r>
    </w:p>
    <w:p w:rsidR="00ED4370" w:rsidRPr="009D111D" w:rsidRDefault="00ED4370" w:rsidP="009D111D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Грызть ручки и карандаши.</w:t>
      </w:r>
    </w:p>
    <w:p w:rsidR="00ED4370" w:rsidRPr="009D111D" w:rsidRDefault="00ED4370" w:rsidP="009D111D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Закаляться.</w:t>
      </w:r>
    </w:p>
    <w:p w:rsidR="00ED4370" w:rsidRPr="009D111D" w:rsidRDefault="00ED4370" w:rsidP="009D111D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Перед сном много пить, есть.</w:t>
      </w:r>
    </w:p>
    <w:p w:rsidR="00ED4370" w:rsidRPr="009D111D" w:rsidRDefault="00ED4370" w:rsidP="009D111D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Гулять на свежем воздухе.</w:t>
      </w:r>
    </w:p>
    <w:p w:rsidR="00ED4370" w:rsidRPr="009D111D" w:rsidRDefault="00ED4370" w:rsidP="009D111D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Надевать чужую одежду, обувь, головные уборы.</w:t>
      </w:r>
    </w:p>
    <w:p w:rsidR="00ED4370" w:rsidRPr="009D111D" w:rsidRDefault="00ED4370" w:rsidP="009D111D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Помогать по дому.</w:t>
      </w:r>
    </w:p>
    <w:p w:rsidR="00ED4370" w:rsidRPr="009D111D" w:rsidRDefault="00ED4370" w:rsidP="009D111D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Грызть ногти.</w:t>
      </w:r>
    </w:p>
    <w:p w:rsidR="00ED4370" w:rsidRPr="009D111D" w:rsidRDefault="00ED4370" w:rsidP="009D111D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Кататься на лыжах.</w:t>
      </w:r>
    </w:p>
    <w:p w:rsidR="00ED4370" w:rsidRPr="009D111D" w:rsidRDefault="00ED4370" w:rsidP="009D111D">
      <w:pPr>
        <w:ind w:left="2268"/>
        <w:rPr>
          <w:sz w:val="36"/>
          <w:szCs w:val="36"/>
        </w:rPr>
      </w:pPr>
      <w:r w:rsidRPr="009D111D">
        <w:rPr>
          <w:sz w:val="36"/>
          <w:szCs w:val="36"/>
        </w:rPr>
        <w:t>Мыть уши каждый день.</w:t>
      </w:r>
    </w:p>
    <w:p w:rsidR="00ED4370" w:rsidRPr="00286F96" w:rsidRDefault="00ED4370">
      <w:pPr>
        <w:rPr>
          <w:sz w:val="32"/>
          <w:szCs w:val="32"/>
        </w:rPr>
      </w:pPr>
    </w:p>
    <w:sectPr w:rsidR="00ED4370" w:rsidRPr="00286F96" w:rsidSect="009D111D">
      <w:pgSz w:w="16838" w:h="11906" w:orient="landscape"/>
      <w:pgMar w:top="567" w:right="567" w:bottom="567" w:left="56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6F96"/>
    <w:rsid w:val="00286F96"/>
    <w:rsid w:val="00424762"/>
    <w:rsid w:val="00780436"/>
    <w:rsid w:val="00811522"/>
    <w:rsid w:val="009D111D"/>
    <w:rsid w:val="00B2697B"/>
    <w:rsid w:val="00ED4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F9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157</Words>
  <Characters>899</Characters>
  <Application>Microsoft Office Outlook</Application>
  <DocSecurity>0</DocSecurity>
  <Lines>0</Lines>
  <Paragraphs>0</Paragraphs>
  <ScaleCrop>false</ScaleCrop>
  <Company>МОУ "СОШ №5"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</cp:lastModifiedBy>
  <cp:revision>2</cp:revision>
  <cp:lastPrinted>2012-04-11T14:23:00Z</cp:lastPrinted>
  <dcterms:created xsi:type="dcterms:W3CDTF">2012-04-10T14:58:00Z</dcterms:created>
  <dcterms:modified xsi:type="dcterms:W3CDTF">2012-04-11T14:23:00Z</dcterms:modified>
</cp:coreProperties>
</file>